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AA66C" w14:textId="0890A90F" w:rsidR="00F53C14" w:rsidRDefault="00591D98" w:rsidP="00591D98">
      <w:pPr>
        <w:pStyle w:val="Titel"/>
        <w:jc w:val="left"/>
      </w:pPr>
      <w:r>
        <w:t>Bijlage D – Model referentieformulier</w:t>
      </w:r>
    </w:p>
    <w:p w14:paraId="770F4C95" w14:textId="77777777" w:rsidR="00F53C14" w:rsidRPr="00FF3E04" w:rsidRDefault="00F53C14" w:rsidP="00F53C14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14:paraId="20F9D7AF" w14:textId="77777777" w:rsidR="00F53C14" w:rsidRPr="00FF3E04" w:rsidRDefault="00F53C14" w:rsidP="00F53C1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53C14" w:rsidRPr="00FF3E04" w14:paraId="705A1654" w14:textId="77777777" w:rsidTr="00EB0DB7">
        <w:trPr>
          <w:cantSplit/>
        </w:trPr>
        <w:tc>
          <w:tcPr>
            <w:tcW w:w="393" w:type="dxa"/>
          </w:tcPr>
          <w:p w14:paraId="2BD40940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0073AA54" w14:textId="77777777" w:rsidR="00F53C14" w:rsidRPr="00FF3E04" w:rsidRDefault="00F53C14" w:rsidP="00EB0DB7">
            <w:r w:rsidRPr="00FF3E04">
              <w:t>Inschrijver</w:t>
            </w:r>
          </w:p>
        </w:tc>
      </w:tr>
      <w:tr w:rsidR="00F53C14" w:rsidRPr="00FF3E04" w14:paraId="4C7B1726" w14:textId="77777777" w:rsidTr="00EB0DB7">
        <w:trPr>
          <w:cantSplit/>
        </w:trPr>
        <w:tc>
          <w:tcPr>
            <w:tcW w:w="393" w:type="dxa"/>
          </w:tcPr>
          <w:p w14:paraId="4B178F19" w14:textId="77777777" w:rsidR="00F53C14" w:rsidRPr="00FF3E04" w:rsidRDefault="00F53C14" w:rsidP="00EB0DB7"/>
        </w:tc>
        <w:tc>
          <w:tcPr>
            <w:tcW w:w="3598" w:type="dxa"/>
          </w:tcPr>
          <w:p w14:paraId="61D99DC1" w14:textId="77777777" w:rsidR="00F53C14" w:rsidRPr="00FF3E04" w:rsidRDefault="00F53C14" w:rsidP="00EB0DB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7485CFA0" w14:textId="319E2FBC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591D98">
              <w:rPr>
                <w:highlight w:val="lightGray"/>
              </w:rPr>
              <w:t>inschrijver</w:t>
            </w:r>
          </w:p>
        </w:tc>
      </w:tr>
      <w:tr w:rsidR="00F53C14" w:rsidRPr="00FF3E04" w14:paraId="2DF46742" w14:textId="77777777" w:rsidTr="00EB0DB7">
        <w:trPr>
          <w:cantSplit/>
        </w:trPr>
        <w:tc>
          <w:tcPr>
            <w:tcW w:w="393" w:type="dxa"/>
          </w:tcPr>
          <w:p w14:paraId="2933E78B" w14:textId="77777777" w:rsidR="00F53C14" w:rsidRPr="00FF3E04" w:rsidRDefault="00F53C14" w:rsidP="00EB0DB7"/>
        </w:tc>
        <w:tc>
          <w:tcPr>
            <w:tcW w:w="3598" w:type="dxa"/>
          </w:tcPr>
          <w:p w14:paraId="47469810" w14:textId="77777777" w:rsidR="00F53C14" w:rsidRPr="00FF3E04" w:rsidRDefault="00F53C14" w:rsidP="00EB0DB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14:paraId="7A446C1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F53C14" w:rsidRPr="00FF3E04" w14:paraId="71FCA036" w14:textId="77777777" w:rsidTr="00EB0DB7">
        <w:trPr>
          <w:cantSplit/>
        </w:trPr>
        <w:tc>
          <w:tcPr>
            <w:tcW w:w="393" w:type="dxa"/>
          </w:tcPr>
          <w:p w14:paraId="142A16D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2DBACAA3" w14:textId="1C9A0907" w:rsidR="00F53C14" w:rsidRPr="00FF3E04" w:rsidRDefault="00F53C14" w:rsidP="00EB0DB7">
            <w:r w:rsidRPr="00FF3E04">
              <w:t xml:space="preserve">Referentie </w:t>
            </w:r>
          </w:p>
        </w:tc>
      </w:tr>
      <w:tr w:rsidR="00F53C14" w:rsidRPr="00FF3E04" w14:paraId="423BAFBC" w14:textId="77777777" w:rsidTr="00EB0DB7">
        <w:trPr>
          <w:cantSplit/>
        </w:trPr>
        <w:tc>
          <w:tcPr>
            <w:tcW w:w="393" w:type="dxa"/>
          </w:tcPr>
          <w:p w14:paraId="039B1F06" w14:textId="77777777" w:rsidR="00F53C14" w:rsidRPr="00FF3E04" w:rsidRDefault="00F53C14" w:rsidP="00EB0DB7"/>
        </w:tc>
        <w:tc>
          <w:tcPr>
            <w:tcW w:w="3598" w:type="dxa"/>
          </w:tcPr>
          <w:p w14:paraId="7101CFC4" w14:textId="77777777" w:rsidR="00F53C14" w:rsidRPr="00FF3E04" w:rsidRDefault="00F53C14" w:rsidP="00EB0DB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D8C80F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53C14" w:rsidRPr="00FF3E04" w14:paraId="1A2EF907" w14:textId="77777777" w:rsidTr="00EB0DB7">
        <w:trPr>
          <w:cantSplit/>
        </w:trPr>
        <w:tc>
          <w:tcPr>
            <w:tcW w:w="393" w:type="dxa"/>
          </w:tcPr>
          <w:p w14:paraId="06D1A7D3" w14:textId="77777777" w:rsidR="00F53C14" w:rsidRPr="00FF3E04" w:rsidRDefault="00F53C14" w:rsidP="00EB0DB7"/>
        </w:tc>
        <w:tc>
          <w:tcPr>
            <w:tcW w:w="3598" w:type="dxa"/>
          </w:tcPr>
          <w:p w14:paraId="34200C0A" w14:textId="77777777" w:rsidR="00F53C14" w:rsidRPr="00FF3E04" w:rsidRDefault="00F53C14" w:rsidP="00EB0DB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4C7AB2E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53C14" w:rsidRPr="00FF3E04" w14:paraId="3752CF77" w14:textId="77777777" w:rsidTr="00EB0DB7">
        <w:trPr>
          <w:cantSplit/>
        </w:trPr>
        <w:tc>
          <w:tcPr>
            <w:tcW w:w="393" w:type="dxa"/>
          </w:tcPr>
          <w:p w14:paraId="512D08AF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47B2F44B" w14:textId="77777777" w:rsidR="00F53C14" w:rsidRPr="00FF3E04" w:rsidRDefault="00F53C14" w:rsidP="00EB0DB7">
            <w:r w:rsidRPr="00FF3E04">
              <w:t>Naam en adres opdrachtgever:</w:t>
            </w:r>
          </w:p>
        </w:tc>
      </w:tr>
      <w:tr w:rsidR="00F53C14" w:rsidRPr="00FF3E04" w14:paraId="1CCC99E6" w14:textId="77777777" w:rsidTr="00EB0DB7">
        <w:trPr>
          <w:cantSplit/>
        </w:trPr>
        <w:tc>
          <w:tcPr>
            <w:tcW w:w="393" w:type="dxa"/>
          </w:tcPr>
          <w:p w14:paraId="7EEDE97C" w14:textId="77777777" w:rsidR="00F53C14" w:rsidRPr="00FF3E04" w:rsidRDefault="00F53C14" w:rsidP="00EB0DB7"/>
        </w:tc>
        <w:tc>
          <w:tcPr>
            <w:tcW w:w="3598" w:type="dxa"/>
          </w:tcPr>
          <w:p w14:paraId="08233169" w14:textId="77777777" w:rsidR="00F53C14" w:rsidRPr="00FF3E04" w:rsidRDefault="00F53C14" w:rsidP="00EB0DB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492B4A4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53C14" w:rsidRPr="00FF3E04" w14:paraId="66B328EA" w14:textId="77777777" w:rsidTr="00EB0DB7">
        <w:trPr>
          <w:cantSplit/>
        </w:trPr>
        <w:tc>
          <w:tcPr>
            <w:tcW w:w="393" w:type="dxa"/>
          </w:tcPr>
          <w:p w14:paraId="7038D0D0" w14:textId="77777777" w:rsidR="00F53C14" w:rsidRPr="00FF3E04" w:rsidRDefault="00F53C14" w:rsidP="00EB0DB7"/>
        </w:tc>
        <w:tc>
          <w:tcPr>
            <w:tcW w:w="3598" w:type="dxa"/>
          </w:tcPr>
          <w:p w14:paraId="4EAFA79C" w14:textId="77777777" w:rsidR="00F53C14" w:rsidRPr="00FF3E04" w:rsidRDefault="00F53C14" w:rsidP="00EB0DB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43BDE2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</w:t>
            </w:r>
            <w:r>
              <w:rPr>
                <w:highlight w:val="lightGray"/>
              </w:rPr>
              <w:t>am contactpersoon opdrachtgever</w:t>
            </w:r>
          </w:p>
        </w:tc>
      </w:tr>
      <w:tr w:rsidR="00F53C14" w:rsidRPr="00FF3E04" w14:paraId="6F14195A" w14:textId="77777777" w:rsidTr="00EB0DB7">
        <w:trPr>
          <w:cantSplit/>
        </w:trPr>
        <w:tc>
          <w:tcPr>
            <w:tcW w:w="393" w:type="dxa"/>
          </w:tcPr>
          <w:p w14:paraId="023593AB" w14:textId="77777777" w:rsidR="00F53C14" w:rsidRPr="00FF3E04" w:rsidRDefault="00F53C14" w:rsidP="00EB0DB7"/>
        </w:tc>
        <w:tc>
          <w:tcPr>
            <w:tcW w:w="3598" w:type="dxa"/>
          </w:tcPr>
          <w:p w14:paraId="5C6EC7DC" w14:textId="77777777" w:rsidR="00F53C14" w:rsidRPr="00FF3E04" w:rsidRDefault="00F53C14" w:rsidP="00EB0DB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0F61A5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1C5E51A8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96F54C6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53C14" w:rsidRPr="00FF3E04" w14:paraId="20993E71" w14:textId="77777777" w:rsidTr="00EB0DB7">
        <w:trPr>
          <w:cantSplit/>
        </w:trPr>
        <w:tc>
          <w:tcPr>
            <w:tcW w:w="393" w:type="dxa"/>
          </w:tcPr>
          <w:p w14:paraId="711D815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13F7B2F6" w14:textId="62ABCFCF" w:rsidR="00F53C14" w:rsidRPr="00FF3E04" w:rsidRDefault="00F53C14" w:rsidP="00EB0DB7">
            <w:r w:rsidRPr="00FF3E04">
              <w:t>Nadere informatie referentie</w:t>
            </w:r>
          </w:p>
        </w:tc>
      </w:tr>
      <w:tr w:rsidR="00F53C14" w:rsidRPr="00FF3E04" w14:paraId="20B82EA0" w14:textId="77777777" w:rsidTr="00EB0DB7">
        <w:trPr>
          <w:cantSplit/>
        </w:trPr>
        <w:tc>
          <w:tcPr>
            <w:tcW w:w="393" w:type="dxa"/>
          </w:tcPr>
          <w:p w14:paraId="31FD3BEF" w14:textId="77777777" w:rsidR="00F53C14" w:rsidRPr="00FF3E04" w:rsidRDefault="00F53C14" w:rsidP="00EB0DB7"/>
        </w:tc>
        <w:tc>
          <w:tcPr>
            <w:tcW w:w="3598" w:type="dxa"/>
          </w:tcPr>
          <w:p w14:paraId="5AF11338" w14:textId="77777777" w:rsidR="00F53C14" w:rsidRPr="00FF3E04" w:rsidRDefault="00F53C14" w:rsidP="00EB0DB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6D7B2B8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14:paraId="2942A2C1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7C6A9A8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Als bijlage toevoegen: een situatietekening of kaart (bijv. google maps) waarop aangeduid de exacte locatie van het werkge</w:t>
            </w:r>
            <w:r>
              <w:rPr>
                <w:highlight w:val="lightGray"/>
              </w:rPr>
              <w:t>bied van het referentieproject.</w:t>
            </w:r>
          </w:p>
        </w:tc>
      </w:tr>
      <w:tr w:rsidR="00F53C14" w:rsidRPr="00FF3E04" w14:paraId="2F37090A" w14:textId="77777777" w:rsidTr="00EB0DB7">
        <w:trPr>
          <w:cantSplit/>
        </w:trPr>
        <w:tc>
          <w:tcPr>
            <w:tcW w:w="393" w:type="dxa"/>
          </w:tcPr>
          <w:p w14:paraId="54E17F79" w14:textId="77777777" w:rsidR="00F53C14" w:rsidRPr="00FF3E04" w:rsidRDefault="00F53C14" w:rsidP="00EB0DB7"/>
        </w:tc>
        <w:tc>
          <w:tcPr>
            <w:tcW w:w="3598" w:type="dxa"/>
          </w:tcPr>
          <w:p w14:paraId="69E42C81" w14:textId="77777777" w:rsidR="00F53C14" w:rsidRPr="00FF3E04" w:rsidRDefault="00F53C14" w:rsidP="00EB0DB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18C521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67F6E63F" w14:textId="77777777" w:rsidTr="00EB0DB7">
        <w:trPr>
          <w:cantSplit/>
        </w:trPr>
        <w:tc>
          <w:tcPr>
            <w:tcW w:w="393" w:type="dxa"/>
          </w:tcPr>
          <w:p w14:paraId="6D628AB0" w14:textId="77777777" w:rsidR="00F53C14" w:rsidRPr="00FF3E04" w:rsidRDefault="00F53C14" w:rsidP="00EB0DB7"/>
        </w:tc>
        <w:tc>
          <w:tcPr>
            <w:tcW w:w="3598" w:type="dxa"/>
          </w:tcPr>
          <w:p w14:paraId="786F7BC5" w14:textId="77777777" w:rsidR="00F53C14" w:rsidRPr="00FF3E04" w:rsidRDefault="00F53C14" w:rsidP="00EB0DB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67EC1BE4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53C14" w:rsidRPr="00FF3E04" w14:paraId="0EB18DD1" w14:textId="77777777" w:rsidTr="00EB0DB7">
        <w:trPr>
          <w:cantSplit/>
        </w:trPr>
        <w:tc>
          <w:tcPr>
            <w:tcW w:w="393" w:type="dxa"/>
          </w:tcPr>
          <w:p w14:paraId="05EBF8B9" w14:textId="77777777" w:rsidR="00F53C14" w:rsidRPr="00FF3E04" w:rsidRDefault="00F53C14" w:rsidP="00EB0DB7"/>
        </w:tc>
        <w:tc>
          <w:tcPr>
            <w:tcW w:w="3598" w:type="dxa"/>
          </w:tcPr>
          <w:p w14:paraId="48B19205" w14:textId="77777777" w:rsidR="00F53C14" w:rsidRPr="00FF3E04" w:rsidRDefault="00F53C14" w:rsidP="00EB0DB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5F3BA839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53C14" w:rsidRPr="00FF3E04" w14:paraId="784FC8D3" w14:textId="77777777" w:rsidTr="00EB0DB7">
        <w:trPr>
          <w:cantSplit/>
        </w:trPr>
        <w:tc>
          <w:tcPr>
            <w:tcW w:w="393" w:type="dxa"/>
          </w:tcPr>
          <w:p w14:paraId="4C9A4F1C" w14:textId="77777777" w:rsidR="00F53C14" w:rsidRPr="00FF3E04" w:rsidRDefault="00F53C14" w:rsidP="00EB0DB7"/>
        </w:tc>
        <w:tc>
          <w:tcPr>
            <w:tcW w:w="3598" w:type="dxa"/>
          </w:tcPr>
          <w:p w14:paraId="56D9CA40" w14:textId="4F8716A3" w:rsidR="00F53C14" w:rsidRPr="00FF3E04" w:rsidRDefault="00ED718C" w:rsidP="00EB0DB7">
            <w:r>
              <w:t>Datum van aanvang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7C30D45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2D5B3FB1" w14:textId="77777777" w:rsidTr="00EB0DB7">
        <w:trPr>
          <w:cantSplit/>
        </w:trPr>
        <w:tc>
          <w:tcPr>
            <w:tcW w:w="393" w:type="dxa"/>
          </w:tcPr>
          <w:p w14:paraId="27D84D27" w14:textId="77777777" w:rsidR="00F53C14" w:rsidRPr="00FF3E04" w:rsidRDefault="00F53C14" w:rsidP="00EB0DB7"/>
        </w:tc>
        <w:tc>
          <w:tcPr>
            <w:tcW w:w="3598" w:type="dxa"/>
          </w:tcPr>
          <w:p w14:paraId="30148671" w14:textId="5B5711D4" w:rsidR="00F53C14" w:rsidRPr="00FF3E04" w:rsidRDefault="00F53C14" w:rsidP="00EB0DB7">
            <w:r w:rsidRPr="00FF3E04">
              <w:t xml:space="preserve">Datum van </w:t>
            </w:r>
            <w:r w:rsidR="00591D98">
              <w:t>afloop</w:t>
            </w:r>
          </w:p>
          <w:p w14:paraId="1E767C83" w14:textId="77777777" w:rsidR="00F53C14" w:rsidRPr="00FF3E04" w:rsidRDefault="00F53C14" w:rsidP="00EB0DB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429370CD" w14:textId="0D32577D" w:rsidR="00F53C14" w:rsidRPr="00FF3E04" w:rsidRDefault="00ED718C" w:rsidP="00ED718C">
            <w:pPr>
              <w:rPr>
                <w:highlight w:val="lightGray"/>
              </w:rPr>
            </w:pPr>
            <w:r>
              <w:rPr>
                <w:highlight w:val="lightGray"/>
              </w:rPr>
              <w:t>D</w:t>
            </w:r>
            <w:r w:rsidR="00F53C14" w:rsidRPr="00FF3E04">
              <w:rPr>
                <w:highlight w:val="lightGray"/>
              </w:rPr>
              <w:t xml:space="preserve">atum </w:t>
            </w:r>
          </w:p>
        </w:tc>
      </w:tr>
      <w:tr w:rsidR="00F53C14" w:rsidRPr="00FF3E04" w14:paraId="5BEFF357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20A72D43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48803383" w14:textId="77777777" w:rsidR="00F53C14" w:rsidRPr="00FF3E04" w:rsidRDefault="00F53C14" w:rsidP="00EB0DB7">
            <w:r w:rsidRPr="00FF3E04">
              <w:t>Contractvorm:</w:t>
            </w:r>
          </w:p>
          <w:p w14:paraId="79451010" w14:textId="77777777" w:rsidR="00F53C14" w:rsidRPr="00FF3E04" w:rsidRDefault="00F53C14" w:rsidP="00EB0DB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69863018" w14:textId="5A18A42B" w:rsidR="00F53C14" w:rsidRPr="00FF3E04" w:rsidRDefault="00F53C14" w:rsidP="00ED718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</w:t>
            </w:r>
            <w:r>
              <w:rPr>
                <w:highlight w:val="lightGray"/>
              </w:rPr>
              <w:t xml:space="preserve"> 2012</w:t>
            </w:r>
            <w:r w:rsidR="00ED718C">
              <w:rPr>
                <w:highlight w:val="lightGray"/>
              </w:rPr>
              <w:t>)</w:t>
            </w:r>
          </w:p>
        </w:tc>
      </w:tr>
      <w:tr w:rsidR="00F53C14" w:rsidRPr="00FF3E04" w14:paraId="0170411A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1F573CA8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70BEA9A8" w14:textId="77777777" w:rsidR="00F53C14" w:rsidRPr="00FF3E04" w:rsidRDefault="00F53C14" w:rsidP="00EB0DB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5D7F8D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53C14" w:rsidRPr="00FF3E04" w14:paraId="0EC8C74A" w14:textId="77777777" w:rsidTr="00EB0DB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A7E426F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8C77ACF" w14:textId="77777777" w:rsidR="00F53C14" w:rsidRPr="00FF3E04" w:rsidRDefault="00F53C14" w:rsidP="00EB0DB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7BF3E6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Namen combinanten en onderaannemers</w:t>
            </w:r>
          </w:p>
        </w:tc>
      </w:tr>
      <w:tr w:rsidR="00F53C14" w:rsidRPr="00FF3E04" w14:paraId="6746389B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7921043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4986C4E3" w14:textId="106D280C" w:rsidR="00F53C14" w:rsidRPr="00FF3E04" w:rsidRDefault="00F53C14" w:rsidP="00EB0DB7">
            <w:r w:rsidRPr="00FF3E04">
              <w:t xml:space="preserve">Omschrijving van </w:t>
            </w:r>
            <w:r>
              <w:t xml:space="preserve">de </w:t>
            </w:r>
            <w:r w:rsidR="00591D98">
              <w:t>levering</w:t>
            </w:r>
            <w:r w:rsidRPr="00FF3E04">
              <w:t xml:space="preserve"> d</w:t>
            </w:r>
            <w:r w:rsidR="00591D98">
              <w:t>ie</w:t>
            </w:r>
            <w:r w:rsidRPr="00FF3E04">
              <w:t xml:space="preserve"> binnen </w:t>
            </w:r>
            <w:r w:rsidR="00591D98">
              <w:t>de</w:t>
            </w:r>
            <w:r>
              <w:t xml:space="preserve"> referentie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23C1D8B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F53C14" w:rsidRPr="00FF3E04" w14:paraId="64F56412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0BF68DB8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</w:tcBorders>
          </w:tcPr>
          <w:p w14:paraId="0CA7858B" w14:textId="159B9C14" w:rsidR="00F53C14" w:rsidRPr="00FF3E04" w:rsidRDefault="00F53C14" w:rsidP="00EB0DB7">
            <w:r>
              <w:t xml:space="preserve">Omvang van de </w:t>
            </w:r>
            <w:r w:rsidR="00591D98">
              <w:t xml:space="preserve">levering </w:t>
            </w:r>
            <w:r>
              <w:t xml:space="preserve">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11BAD3BB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14:paraId="4759632E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4B3EC908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werkzaamheden uitgevoerd door combinant(en)</w:t>
            </w:r>
          </w:p>
          <w:p w14:paraId="42B31245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AD0BD27" w14:textId="77777777" w:rsidR="00F53C14" w:rsidRPr="00FF3E0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50CFDC0" w14:textId="77777777" w:rsidR="00F53C14" w:rsidRDefault="00F53C14" w:rsidP="00F53C14">
      <w:pPr>
        <w:pStyle w:val="colofontitel"/>
      </w:pPr>
    </w:p>
    <w:p w14:paraId="38DDBE44" w14:textId="79080660" w:rsidR="001B30B9" w:rsidRDefault="001B30B9" w:rsidP="00A562AA">
      <w:pPr>
        <w:widowControl/>
        <w:spacing w:after="200" w:line="276" w:lineRule="auto"/>
      </w:pPr>
      <w:bookmarkStart w:id="0" w:name="_Toc417245488"/>
      <w:bookmarkEnd w:id="0"/>
    </w:p>
    <w:p w14:paraId="2DD8FDE3" w14:textId="77777777" w:rsidR="001B30B9" w:rsidRDefault="001B30B9" w:rsidP="001B30B9"/>
    <w:p w14:paraId="53099D91" w14:textId="77777777" w:rsidR="00F53C14" w:rsidRDefault="00F53C14" w:rsidP="003F3F76"/>
    <w:sectPr w:rsidR="00F53C14" w:rsidSect="00995B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F45C5" w14:textId="77777777" w:rsidR="006972DC" w:rsidRDefault="006972DC" w:rsidP="00F77628">
      <w:r>
        <w:separator/>
      </w:r>
    </w:p>
  </w:endnote>
  <w:endnote w:type="continuationSeparator" w:id="0">
    <w:p w14:paraId="591A8856" w14:textId="77777777" w:rsidR="006972DC" w:rsidRDefault="006972DC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C9BD" w14:textId="77777777" w:rsidR="006972DC" w:rsidRDefault="006972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636757"/>
      <w:docPartObj>
        <w:docPartGallery w:val="Page Numbers (Bottom of Page)"/>
        <w:docPartUnique/>
      </w:docPartObj>
    </w:sdtPr>
    <w:sdtEndPr/>
    <w:sdtContent>
      <w:p w14:paraId="31014146" w14:textId="6053ED0A" w:rsidR="006972DC" w:rsidRDefault="006972D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8C">
          <w:rPr>
            <w:noProof/>
          </w:rPr>
          <w:t>1</w:t>
        </w:r>
        <w:r>
          <w:fldChar w:fldCharType="end"/>
        </w:r>
      </w:p>
    </w:sdtContent>
  </w:sdt>
  <w:p w14:paraId="1831F851" w14:textId="77777777" w:rsidR="006972DC" w:rsidRPr="00E72FF7" w:rsidRDefault="006972DC" w:rsidP="00F776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EBF6" w14:textId="77777777" w:rsidR="006972DC" w:rsidRDefault="006972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99CC" w14:textId="77777777" w:rsidR="006972DC" w:rsidRDefault="006972DC" w:rsidP="00F77628">
      <w:r>
        <w:separator/>
      </w:r>
    </w:p>
  </w:footnote>
  <w:footnote w:type="continuationSeparator" w:id="0">
    <w:p w14:paraId="6C00C7D8" w14:textId="77777777" w:rsidR="006972DC" w:rsidRDefault="006972DC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257" w14:textId="77777777" w:rsidR="006972DC" w:rsidRDefault="006972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FD8A" w14:textId="77777777" w:rsidR="006972DC" w:rsidRDefault="006972DC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E26" w14:textId="77777777" w:rsidR="006972DC" w:rsidRDefault="006972DC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417D3"/>
    <w:multiLevelType w:val="hybridMultilevel"/>
    <w:tmpl w:val="83804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2BE"/>
    <w:multiLevelType w:val="hybridMultilevel"/>
    <w:tmpl w:val="932EB55E"/>
    <w:lvl w:ilvl="0" w:tplc="81ECDE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63A"/>
    <w:multiLevelType w:val="hybridMultilevel"/>
    <w:tmpl w:val="63BA5BFA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678"/>
    <w:multiLevelType w:val="hybridMultilevel"/>
    <w:tmpl w:val="1EC01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0D76"/>
    <w:multiLevelType w:val="hybridMultilevel"/>
    <w:tmpl w:val="336AD1C0"/>
    <w:lvl w:ilvl="0" w:tplc="3C108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415A"/>
    <w:multiLevelType w:val="hybridMultilevel"/>
    <w:tmpl w:val="CA0E0B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344E9"/>
    <w:multiLevelType w:val="hybridMultilevel"/>
    <w:tmpl w:val="CD224E4C"/>
    <w:lvl w:ilvl="0" w:tplc="F94EF1E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69B5"/>
    <w:multiLevelType w:val="hybridMultilevel"/>
    <w:tmpl w:val="C6C2A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705D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328"/>
    <w:multiLevelType w:val="hybridMultilevel"/>
    <w:tmpl w:val="C4405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AE4"/>
    <w:multiLevelType w:val="hybridMultilevel"/>
    <w:tmpl w:val="8918C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D2823"/>
    <w:multiLevelType w:val="multilevel"/>
    <w:tmpl w:val="E946BD0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7828BE"/>
    <w:multiLevelType w:val="hybridMultilevel"/>
    <w:tmpl w:val="55783A6E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5307A"/>
    <w:multiLevelType w:val="hybridMultilevel"/>
    <w:tmpl w:val="0E24E9C2"/>
    <w:lvl w:ilvl="0" w:tplc="131C74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1814"/>
    <w:multiLevelType w:val="hybridMultilevel"/>
    <w:tmpl w:val="BE4A8F7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2"/>
    <w:multiLevelType w:val="hybridMultilevel"/>
    <w:tmpl w:val="6F9E8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1436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068B"/>
    <w:multiLevelType w:val="hybridMultilevel"/>
    <w:tmpl w:val="AC4A3740"/>
    <w:lvl w:ilvl="0" w:tplc="A1666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A61692"/>
    <w:multiLevelType w:val="hybridMultilevel"/>
    <w:tmpl w:val="F4502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1CE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70BBB"/>
    <w:multiLevelType w:val="hybridMultilevel"/>
    <w:tmpl w:val="2E48C8CC"/>
    <w:lvl w:ilvl="0" w:tplc="DBFA92BE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64BDA"/>
    <w:multiLevelType w:val="hybridMultilevel"/>
    <w:tmpl w:val="52284B16"/>
    <w:lvl w:ilvl="0" w:tplc="20582D90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73FAF"/>
    <w:multiLevelType w:val="hybridMultilevel"/>
    <w:tmpl w:val="D61EF78C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B34"/>
    <w:multiLevelType w:val="hybridMultilevel"/>
    <w:tmpl w:val="93D60B92"/>
    <w:lvl w:ilvl="0" w:tplc="4BA67F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62BD"/>
    <w:multiLevelType w:val="hybridMultilevel"/>
    <w:tmpl w:val="79EE34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23C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763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221C2"/>
    <w:multiLevelType w:val="hybridMultilevel"/>
    <w:tmpl w:val="BB8ED2C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47D6F"/>
    <w:multiLevelType w:val="hybridMultilevel"/>
    <w:tmpl w:val="31B65EEA"/>
    <w:lvl w:ilvl="0" w:tplc="EF30B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0BD1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251F5"/>
    <w:multiLevelType w:val="hybridMultilevel"/>
    <w:tmpl w:val="DBBA03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07BB"/>
    <w:multiLevelType w:val="hybridMultilevel"/>
    <w:tmpl w:val="A62C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D7E2B"/>
    <w:multiLevelType w:val="hybridMultilevel"/>
    <w:tmpl w:val="048CB51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97D2A"/>
    <w:multiLevelType w:val="hybridMultilevel"/>
    <w:tmpl w:val="FB407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2A55"/>
    <w:multiLevelType w:val="hybridMultilevel"/>
    <w:tmpl w:val="F898A64A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5F3"/>
    <w:multiLevelType w:val="hybridMultilevel"/>
    <w:tmpl w:val="F2D0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40" w15:restartNumberingAfterBreak="0">
    <w:nsid w:val="7F0A6BB6"/>
    <w:multiLevelType w:val="hybridMultilevel"/>
    <w:tmpl w:val="EB468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991833">
    <w:abstractNumId w:val="28"/>
  </w:num>
  <w:num w:numId="2" w16cid:durableId="456027214">
    <w:abstractNumId w:val="40"/>
  </w:num>
  <w:num w:numId="3" w16cid:durableId="1895655938">
    <w:abstractNumId w:val="38"/>
  </w:num>
  <w:num w:numId="4" w16cid:durableId="1231843901">
    <w:abstractNumId w:val="17"/>
  </w:num>
  <w:num w:numId="5" w16cid:durableId="498236230">
    <w:abstractNumId w:val="29"/>
  </w:num>
  <w:num w:numId="6" w16cid:durableId="447243290">
    <w:abstractNumId w:val="22"/>
  </w:num>
  <w:num w:numId="7" w16cid:durableId="1375276166">
    <w:abstractNumId w:val="32"/>
  </w:num>
  <w:num w:numId="8" w16cid:durableId="1378166777">
    <w:abstractNumId w:val="9"/>
  </w:num>
  <w:num w:numId="9" w16cid:durableId="1782141690">
    <w:abstractNumId w:val="23"/>
  </w:num>
  <w:num w:numId="10" w16cid:durableId="287861879">
    <w:abstractNumId w:val="14"/>
  </w:num>
  <w:num w:numId="11" w16cid:durableId="351029641">
    <w:abstractNumId w:val="31"/>
  </w:num>
  <w:num w:numId="12" w16cid:durableId="33968236">
    <w:abstractNumId w:val="26"/>
  </w:num>
  <w:num w:numId="13" w16cid:durableId="933130107">
    <w:abstractNumId w:val="7"/>
  </w:num>
  <w:num w:numId="14" w16cid:durableId="136383203">
    <w:abstractNumId w:val="30"/>
  </w:num>
  <w:num w:numId="15" w16cid:durableId="1752891849">
    <w:abstractNumId w:val="1"/>
  </w:num>
  <w:num w:numId="16" w16cid:durableId="2517803">
    <w:abstractNumId w:val="11"/>
  </w:num>
  <w:num w:numId="17" w16cid:durableId="1765108647">
    <w:abstractNumId w:val="16"/>
  </w:num>
  <w:num w:numId="18" w16cid:durableId="1898736699">
    <w:abstractNumId w:val="21"/>
  </w:num>
  <w:num w:numId="19" w16cid:durableId="399333239">
    <w:abstractNumId w:val="33"/>
  </w:num>
  <w:num w:numId="20" w16cid:durableId="809202742">
    <w:abstractNumId w:val="8"/>
  </w:num>
  <w:num w:numId="21" w16cid:durableId="878511114">
    <w:abstractNumId w:val="10"/>
  </w:num>
  <w:num w:numId="22" w16cid:durableId="204683249">
    <w:abstractNumId w:val="3"/>
  </w:num>
  <w:num w:numId="23" w16cid:durableId="1598754880">
    <w:abstractNumId w:val="36"/>
  </w:num>
  <w:num w:numId="24" w16cid:durableId="1641380332">
    <w:abstractNumId w:val="34"/>
  </w:num>
  <w:num w:numId="25" w16cid:durableId="1968468344">
    <w:abstractNumId w:val="0"/>
  </w:num>
  <w:num w:numId="26" w16cid:durableId="2119257264">
    <w:abstractNumId w:val="27"/>
  </w:num>
  <w:num w:numId="27" w16cid:durableId="2013951265">
    <w:abstractNumId w:val="12"/>
  </w:num>
  <w:num w:numId="28" w16cid:durableId="1934508510">
    <w:abstractNumId w:val="25"/>
  </w:num>
  <w:num w:numId="29" w16cid:durableId="906918777">
    <w:abstractNumId w:val="19"/>
  </w:num>
  <w:num w:numId="30" w16cid:durableId="273291482">
    <w:abstractNumId w:val="15"/>
  </w:num>
  <w:num w:numId="31" w16cid:durableId="165481651">
    <w:abstractNumId w:val="4"/>
  </w:num>
  <w:num w:numId="32" w16cid:durableId="1932035">
    <w:abstractNumId w:val="37"/>
  </w:num>
  <w:num w:numId="33" w16cid:durableId="539779037">
    <w:abstractNumId w:val="2"/>
  </w:num>
  <w:num w:numId="34" w16cid:durableId="1497526569">
    <w:abstractNumId w:val="39"/>
  </w:num>
  <w:num w:numId="35" w16cid:durableId="2098793767">
    <w:abstractNumId w:val="35"/>
  </w:num>
  <w:num w:numId="36" w16cid:durableId="258487873">
    <w:abstractNumId w:val="13"/>
  </w:num>
  <w:num w:numId="37" w16cid:durableId="709378145">
    <w:abstractNumId w:val="5"/>
  </w:num>
  <w:num w:numId="38" w16cid:durableId="27603897">
    <w:abstractNumId w:val="18"/>
  </w:num>
  <w:num w:numId="39" w16cid:durableId="1166507083">
    <w:abstractNumId w:val="6"/>
  </w:num>
  <w:num w:numId="40" w16cid:durableId="1608779531">
    <w:abstractNumId w:val="24"/>
  </w:num>
  <w:num w:numId="41" w16cid:durableId="605229961">
    <w:abstractNumId w:val="20"/>
  </w:num>
  <w:num w:numId="42" w16cid:durableId="22237373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0058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D49"/>
    <w:rsid w:val="002E0605"/>
    <w:rsid w:val="002E47E1"/>
    <w:rsid w:val="002E4FBA"/>
    <w:rsid w:val="002E5C5C"/>
    <w:rsid w:val="002E67AC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204E"/>
    <w:rsid w:val="003F3F76"/>
    <w:rsid w:val="00400DD6"/>
    <w:rsid w:val="004034AF"/>
    <w:rsid w:val="00406F15"/>
    <w:rsid w:val="00410043"/>
    <w:rsid w:val="004123EF"/>
    <w:rsid w:val="0041666B"/>
    <w:rsid w:val="0042144C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219DF"/>
    <w:rsid w:val="00530C6A"/>
    <w:rsid w:val="00552B13"/>
    <w:rsid w:val="00556FD7"/>
    <w:rsid w:val="005658DC"/>
    <w:rsid w:val="00567463"/>
    <w:rsid w:val="00572489"/>
    <w:rsid w:val="00572C6A"/>
    <w:rsid w:val="00574B92"/>
    <w:rsid w:val="00585B06"/>
    <w:rsid w:val="00591D98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841"/>
    <w:rsid w:val="0062144E"/>
    <w:rsid w:val="00623C86"/>
    <w:rsid w:val="0062414F"/>
    <w:rsid w:val="0063089F"/>
    <w:rsid w:val="006315CF"/>
    <w:rsid w:val="00643268"/>
    <w:rsid w:val="006436EA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11202"/>
    <w:rsid w:val="00721649"/>
    <w:rsid w:val="00721E26"/>
    <w:rsid w:val="007307B3"/>
    <w:rsid w:val="007314AD"/>
    <w:rsid w:val="00732159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D63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2AA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81D"/>
    <w:rsid w:val="00DB7CFF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999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D718C"/>
    <w:rsid w:val="00EE1E0B"/>
    <w:rsid w:val="00EE226D"/>
    <w:rsid w:val="00EE43E3"/>
    <w:rsid w:val="00EE48A6"/>
    <w:rsid w:val="00EF1E88"/>
    <w:rsid w:val="00EF588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semiHidden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38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41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D78304F6FF94BA510C7B5DB34B227" ma:contentTypeVersion="14" ma:contentTypeDescription="Een nieuw document maken." ma:contentTypeScope="" ma:versionID="e22f12123878f28f7548b85682a31208">
  <xsd:schema xmlns:xsd="http://www.w3.org/2001/XMLSchema" xmlns:xs="http://www.w3.org/2001/XMLSchema" xmlns:p="http://schemas.microsoft.com/office/2006/metadata/properties" xmlns:ns3="f892d116-5031-4762-97f4-a5adc790138d" xmlns:ns4="9f01d8e2-399f-43de-aa69-d86365c90622" targetNamespace="http://schemas.microsoft.com/office/2006/metadata/properties" ma:root="true" ma:fieldsID="218f52183137dd38615d2184896b479d" ns3:_="" ns4:_="">
    <xsd:import namespace="f892d116-5031-4762-97f4-a5adc790138d"/>
    <xsd:import namespace="9f01d8e2-399f-43de-aa69-d86365c90622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2d116-5031-4762-97f4-a5adc790138d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1d8e2-399f-43de-aa69-d86365c90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f892d116-5031-4762-97f4-a5adc790138d" xsi:nil="true"/>
    <MigrationWizIdSecurityGroups xmlns="f892d116-5031-4762-97f4-a5adc790138d" xsi:nil="true"/>
    <MigrationWizIdDocumentLibraryPermissions xmlns="f892d116-5031-4762-97f4-a5adc790138d" xsi:nil="true"/>
    <MigrationWizId xmlns="f892d116-5031-4762-97f4-a5adc790138d" xsi:nil="true"/>
    <MigrationWizIdPermissionLevels xmlns="f892d116-5031-4762-97f4-a5adc790138d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D92EF-A91A-4200-B863-ECEB6B89A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BA13DC-CFF0-42F9-B9FF-63534858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2d116-5031-4762-97f4-a5adc790138d"/>
    <ds:schemaRef ds:uri="9f01d8e2-399f-43de-aa69-d86365c90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C5C0DF-9FE4-4C7E-86E7-1D8BB4AE39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92d116-5031-4762-97f4-a5adc790138d"/>
    <ds:schemaRef ds:uri="http://purl.org/dc/elements/1.1/"/>
    <ds:schemaRef ds:uri="9f01d8e2-399f-43de-aa69-d86365c90622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6</TotalTime>
  <Pages>2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3</cp:revision>
  <cp:lastPrinted>2020-02-13T09:03:00Z</cp:lastPrinted>
  <dcterms:created xsi:type="dcterms:W3CDTF">2020-03-05T16:14:00Z</dcterms:created>
  <dcterms:modified xsi:type="dcterms:W3CDTF">2024-03-15T13:35:00Z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0x010100B65D78304F6FF94BA510C7B5DB34B227</vt:lpwstr>
  </property>
</Properties>
</file>